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460" w:rsidRDefault="00045460" w:rsidP="00624F76">
      <w:pPr>
        <w:pStyle w:val="CRCoverPage"/>
        <w:tabs>
          <w:tab w:val="right" w:pos="9639"/>
        </w:tabs>
        <w:spacing w:after="0"/>
        <w:rPr>
          <w:b/>
          <w:i/>
          <w:noProof/>
          <w:sz w:val="28"/>
        </w:rPr>
      </w:pPr>
      <w:r>
        <w:rPr>
          <w:b/>
          <w:noProof/>
          <w:sz w:val="24"/>
        </w:rPr>
        <w:t>3GPP TSG-CT WG1 Meeting #121</w:t>
      </w:r>
      <w:r>
        <w:rPr>
          <w:b/>
          <w:i/>
          <w:noProof/>
          <w:sz w:val="28"/>
        </w:rPr>
        <w:tab/>
        <w:t>C1-19</w:t>
      </w:r>
      <w:r w:rsidR="000800C7">
        <w:rPr>
          <w:b/>
          <w:i/>
          <w:noProof/>
          <w:sz w:val="28"/>
        </w:rPr>
        <w:t>8686</w:t>
      </w:r>
    </w:p>
    <w:p w:rsidR="00045460" w:rsidRDefault="00045460" w:rsidP="000800C7">
      <w:pPr>
        <w:pStyle w:val="CRCoverPage"/>
        <w:tabs>
          <w:tab w:val="right" w:pos="9630"/>
        </w:tabs>
        <w:outlineLvl w:val="0"/>
        <w:rPr>
          <w:b/>
          <w:noProof/>
          <w:sz w:val="24"/>
        </w:rPr>
      </w:pPr>
      <w:r>
        <w:rPr>
          <w:b/>
          <w:noProof/>
          <w:sz w:val="24"/>
        </w:rPr>
        <w:t>Reno (NV), USA, 11-15 November 2019</w:t>
      </w:r>
      <w:r>
        <w:rPr>
          <w:b/>
          <w:noProof/>
          <w:sz w:val="24"/>
        </w:rPr>
        <w:tab/>
      </w:r>
      <w:r w:rsidR="000800C7">
        <w:rPr>
          <w:b/>
          <w:noProof/>
          <w:sz w:val="24"/>
        </w:rPr>
        <w:t>(was C1-198282)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22A1"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6C60" w:rsidP="00547111">
            <w:pPr>
              <w:pStyle w:val="CRCoverPage"/>
              <w:spacing w:after="0"/>
              <w:rPr>
                <w:noProof/>
              </w:rPr>
            </w:pPr>
            <w:r>
              <w:rPr>
                <w:b/>
                <w:noProof/>
                <w:sz w:val="28"/>
              </w:rPr>
              <w:t>0538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00C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377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2A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2A1">
            <w:pPr>
              <w:pStyle w:val="CRCoverPage"/>
              <w:spacing w:after="0"/>
              <w:ind w:left="100"/>
              <w:rPr>
                <w:noProof/>
              </w:rPr>
            </w:pPr>
            <w:r>
              <w:t>Editorial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22A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22A1">
            <w:pPr>
              <w:pStyle w:val="CRCoverPage"/>
              <w:spacing w:after="0"/>
              <w:ind w:left="100"/>
              <w:rPr>
                <w:noProof/>
              </w:rPr>
            </w:pPr>
            <w:r w:rsidRPr="00D95972">
              <w:rPr>
                <w:rFonts w:cs="Arial"/>
                <w:color w:val="000000"/>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22A1">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22A1"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22A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22A1">
            <w:pPr>
              <w:pStyle w:val="CRCoverPage"/>
              <w:spacing w:after="0"/>
              <w:ind w:left="100"/>
              <w:rPr>
                <w:noProof/>
              </w:rPr>
            </w:pPr>
            <w:r>
              <w:rPr>
                <w:noProof/>
              </w:rPr>
              <w:t>Editorial corrections: Some instances of message descriptions do not have quotes. One instance refers to a controlling MCPTT function when it should refer to a non-controlling MCPTT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22A1">
            <w:pPr>
              <w:pStyle w:val="CRCoverPage"/>
              <w:spacing w:after="0"/>
              <w:ind w:left="100"/>
              <w:rPr>
                <w:noProof/>
              </w:rPr>
            </w:pPr>
            <w:r>
              <w:rPr>
                <w:noProof/>
              </w:rPr>
              <w:t xml:space="preserve">Quotes are added where needed to correctly refer to types of SIP messages. "non-" is added in clause 10.1.1.5.5, since this section of the document </w:t>
            </w:r>
            <w:r w:rsidR="008620CD">
              <w:rPr>
                <w:noProof/>
              </w:rPr>
              <w:t xml:space="preserve">that </w:t>
            </w:r>
            <w:r>
              <w:rPr>
                <w:noProof/>
              </w:rPr>
              <w:t>deals with the non-controlling MCPTT function.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122A1">
            <w:pPr>
              <w:pStyle w:val="CRCoverPage"/>
              <w:spacing w:after="0"/>
              <w:ind w:left="100"/>
              <w:rPr>
                <w:noProof/>
              </w:rPr>
            </w:pPr>
            <w:r>
              <w:rPr>
                <w:noProof/>
              </w:rPr>
              <w:t>Incorrect references to types of SIP messages.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800C7">
            <w:pPr>
              <w:pStyle w:val="CRCoverPage"/>
              <w:spacing w:after="0"/>
              <w:ind w:left="100"/>
              <w:rPr>
                <w:noProof/>
              </w:rPr>
            </w:pPr>
            <w:r w:rsidRPr="0097183E">
              <w:t>10.1.1.5.2.2</w:t>
            </w:r>
            <w:r>
              <w:t xml:space="preserve">, </w:t>
            </w:r>
            <w:r>
              <w:rPr>
                <w:rFonts w:eastAsia="Malgun Gothic"/>
                <w:lang w:val="en-US"/>
              </w:rPr>
              <w:t>10.1.1.5.5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8106D" w:rsidRDefault="007122A1" w:rsidP="007122A1">
      <w:pPr>
        <w:jc w:val="center"/>
        <w:rPr>
          <w:b/>
          <w:noProof/>
        </w:rPr>
      </w:pPr>
      <w:r w:rsidRPr="0088106D">
        <w:rPr>
          <w:b/>
          <w:noProof/>
          <w:highlight w:val="yellow"/>
        </w:rPr>
        <w:lastRenderedPageBreak/>
        <w:t>= = = = = FIRST CHANGE = = = = =</w:t>
      </w:r>
    </w:p>
    <w:p w:rsidR="0088106D" w:rsidRPr="0097183E" w:rsidRDefault="0088106D" w:rsidP="0088106D">
      <w:pPr>
        <w:pStyle w:val="Heading6"/>
      </w:pPr>
      <w:bookmarkStart w:id="3" w:name="_Toc20155916"/>
      <w:r w:rsidRPr="0097183E">
        <w:t>10.1.1.5.2.2</w:t>
      </w:r>
      <w:r w:rsidRPr="0097183E">
        <w:tab/>
        <w:t xml:space="preserve">Initiating a </w:t>
      </w:r>
      <w:r>
        <w:t>prearranged</w:t>
      </w:r>
      <w:r w:rsidRPr="0097183E">
        <w:t xml:space="preserve"> group call</w:t>
      </w:r>
      <w:bookmarkEnd w:id="3"/>
    </w:p>
    <w:p w:rsidR="0088106D" w:rsidRPr="0073469F" w:rsidRDefault="0088106D" w:rsidP="0088106D">
      <w:pPr>
        <w:rPr>
          <w:noProof/>
        </w:rPr>
      </w:pPr>
      <w:r w:rsidRPr="0073469F">
        <w:t xml:space="preserve">Upon receipt of a "SIP INVITE request for non-controlling MCPTT function of an MCPTT </w:t>
      </w:r>
      <w:r>
        <w:t>g</w:t>
      </w:r>
      <w:r w:rsidRPr="0073469F">
        <w:t>roup</w:t>
      </w:r>
      <w:r w:rsidRPr="0073469F">
        <w:rPr>
          <w:noProof/>
        </w:rPr>
        <w:t>"</w:t>
      </w:r>
      <w:r>
        <w:rPr>
          <w:noProof/>
        </w:rPr>
        <w:t xml:space="preserve"> and if a prearranged group call is not ongoing</w:t>
      </w:r>
      <w:r w:rsidRPr="0073469F">
        <w:rPr>
          <w:noProof/>
        </w:rPr>
        <w:t>, the non-controlling MCPTT function of an MCPTT group:</w:t>
      </w:r>
    </w:p>
    <w:p w:rsidR="0088106D" w:rsidRPr="0073469F" w:rsidRDefault="0088106D" w:rsidP="0088106D">
      <w:pPr>
        <w:pStyle w:val="NO"/>
        <w:rPr>
          <w:noProof/>
        </w:rPr>
      </w:pPr>
      <w:r w:rsidRPr="0073469F">
        <w:rPr>
          <w:noProof/>
        </w:rPr>
        <w:t>NOTE 1:</w:t>
      </w:r>
      <w:r w:rsidRPr="0073469F">
        <w:rPr>
          <w:noProof/>
        </w:rPr>
        <w:tab/>
        <w:t>The Contact header field of the SIP INVITE request contains the isfocus media feature tag.</w:t>
      </w:r>
    </w:p>
    <w:p w:rsidR="0088106D" w:rsidRPr="0073469F" w:rsidRDefault="0088106D" w:rsidP="0088106D">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88106D" w:rsidRPr="0073469F" w:rsidRDefault="0088106D" w:rsidP="0088106D">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rsidR="0088106D" w:rsidRPr="0073469F" w:rsidRDefault="0088106D" w:rsidP="0088106D">
      <w:pPr>
        <w:pStyle w:val="B1"/>
      </w:pPr>
      <w:r w:rsidRPr="0073469F">
        <w:t>3)</w:t>
      </w:r>
      <w:r w:rsidRPr="0073469F">
        <w:tab/>
        <w:t>shall reject the SIP request with a SIP 403 (Forbidden) response and not process the remaining steps if:</w:t>
      </w:r>
    </w:p>
    <w:p w:rsidR="0088106D" w:rsidRPr="0073469F" w:rsidRDefault="0088106D" w:rsidP="0088106D">
      <w:pPr>
        <w:pStyle w:val="B2"/>
      </w:pPr>
      <w:r w:rsidRPr="0073469F">
        <w:t>a)</w:t>
      </w:r>
      <w:r w:rsidRPr="0073469F">
        <w:tab/>
        <w:t>an Accept-Contact header field does not include the g.3gpp.mcptt media feature tag; or</w:t>
      </w:r>
    </w:p>
    <w:p w:rsidR="0088106D" w:rsidRPr="0073469F" w:rsidRDefault="0088106D" w:rsidP="0088106D">
      <w:pPr>
        <w:pStyle w:val="B2"/>
      </w:pPr>
      <w:r w:rsidRPr="0073469F">
        <w:t>b)</w:t>
      </w:r>
      <w:r w:rsidRPr="0073469F">
        <w:tab/>
        <w:t>an Accept-Contact header field does not include the g.3gpp.icsi-ref media feature tag containing the value of "urn:urn-7:3gpp-service.ims.icsi.mcptt";</w:t>
      </w:r>
    </w:p>
    <w:p w:rsidR="0088106D" w:rsidRPr="0073469F" w:rsidRDefault="0088106D" w:rsidP="0088106D">
      <w:pPr>
        <w:pStyle w:val="B1"/>
      </w:pPr>
      <w:r w:rsidRPr="0073469F">
        <w:t>4)</w:t>
      </w:r>
      <w:r w:rsidRPr="0073469F">
        <w:tab/>
        <w:t xml:space="preserve">if the partner MCPTT system does not have a mutual aid relationship with the primary MCPTT system identified by the contents of the P-Asserted-Identity, shall reject the "SIP INVITE request for non-controlling MCPTT function of an MCPTT </w:t>
      </w:r>
      <w:r>
        <w:t>g</w:t>
      </w:r>
      <w:r w:rsidRPr="0073469F">
        <w:t xml:space="preserve">roup" with a SIP 403 (Forbidden) response, with warning text set to "128 </w:t>
      </w:r>
      <w:proofErr w:type="spellStart"/>
      <w:r w:rsidRPr="0073469F">
        <w:t>isfocus</w:t>
      </w:r>
      <w:proofErr w:type="spellEnd"/>
      <w:r w:rsidRPr="0073469F">
        <w:t xml:space="preserve"> already assigned" in a Warning header field as specified in subclause 4.4, and shall not process the remaining steps;</w:t>
      </w:r>
    </w:p>
    <w:p w:rsidR="0088106D" w:rsidRPr="0073469F" w:rsidRDefault="0088106D" w:rsidP="0088106D">
      <w:pPr>
        <w:pStyle w:val="B1"/>
      </w:pPr>
      <w:r w:rsidRPr="0073469F">
        <w:t>5)</w:t>
      </w:r>
      <w:r w:rsidRPr="0073469F">
        <w:tab/>
        <w:t>if a trusted mutual aid relationship exists between the partner MCPTT system and the primary MCPTT system and the procedure in 3GPP TS </w:t>
      </w:r>
      <w:r>
        <w:t>23.379</w:t>
      </w:r>
      <w:r w:rsidRPr="0073469F">
        <w:t> [3] subclause 10.6.2.4.2 is supported:</w:t>
      </w:r>
    </w:p>
    <w:p w:rsidR="0088106D" w:rsidRPr="0073469F" w:rsidRDefault="0088106D" w:rsidP="0088106D">
      <w:pPr>
        <w:pStyle w:val="B2"/>
      </w:pPr>
      <w:r w:rsidRPr="0073469F">
        <w:t>a)</w:t>
      </w:r>
      <w:r w:rsidRPr="0073469F">
        <w:tab/>
        <w:t>shall generate a SIP 403 (Forbidden) response as specified in 3GPP TS 24.229 [4];</w:t>
      </w:r>
    </w:p>
    <w:p w:rsidR="0088106D" w:rsidRPr="0073469F" w:rsidRDefault="0088106D" w:rsidP="0088106D">
      <w:pPr>
        <w:pStyle w:val="B2"/>
        <w:rPr>
          <w:noProof/>
        </w:rPr>
      </w:pPr>
      <w:r w:rsidRPr="0073469F">
        <w:t>b)</w:t>
      </w:r>
      <w:r w:rsidRPr="0073469F">
        <w:tab/>
        <w:t xml:space="preserve">shall retrieve the group members of the </w:t>
      </w:r>
      <w:r>
        <w:t>prearranged</w:t>
      </w:r>
      <w:r w:rsidRPr="0073469F">
        <w:t xml:space="preserve"> group identified by the </w:t>
      </w:r>
      <w:r w:rsidRPr="0033527D">
        <w:t>&lt;</w:t>
      </w:r>
      <w:proofErr w:type="spellStart"/>
      <w:r w:rsidRPr="0033527D">
        <w:t>mcptt</w:t>
      </w:r>
      <w:proofErr w:type="spellEnd"/>
      <w:r w:rsidRPr="0033527D">
        <w:t>-request-</w:t>
      </w:r>
      <w:proofErr w:type="spellStart"/>
      <w:r w:rsidRPr="0033527D">
        <w:t>uri</w:t>
      </w:r>
      <w:proofErr w:type="spellEnd"/>
      <w:r w:rsidRPr="0033527D">
        <w:t xml:space="preserve">&gt; element of the </w:t>
      </w:r>
      <w:r>
        <w:t>application/vnd.3gpp.mcptt-info+xml</w:t>
      </w:r>
      <w:r w:rsidRPr="0033527D">
        <w:t xml:space="preserve"> MIME body of the SIP INVITE request, </w:t>
      </w:r>
      <w:r w:rsidRPr="0073469F">
        <w:t xml:space="preserve">as specified </w:t>
      </w:r>
      <w:r>
        <w:t xml:space="preserve">in </w:t>
      </w:r>
      <w:r w:rsidRPr="0073469F">
        <w:t>subclause </w:t>
      </w:r>
      <w:r w:rsidRPr="0073469F">
        <w:rPr>
          <w:noProof/>
        </w:rPr>
        <w:t>6.3.</w:t>
      </w:r>
      <w:r>
        <w:rPr>
          <w:noProof/>
        </w:rPr>
        <w:t>5.2</w:t>
      </w:r>
      <w:r w:rsidRPr="0073469F">
        <w:rPr>
          <w:noProof/>
        </w:rPr>
        <w:t>;</w:t>
      </w:r>
    </w:p>
    <w:p w:rsidR="0088106D" w:rsidRPr="0073469F" w:rsidRDefault="0088106D" w:rsidP="0088106D">
      <w:pPr>
        <w:pStyle w:val="B2"/>
      </w:pPr>
      <w:r w:rsidRPr="0073469F">
        <w:rPr>
          <w:noProof/>
        </w:rPr>
        <w:t>c)</w:t>
      </w:r>
      <w:r w:rsidRPr="0073469F">
        <w:rPr>
          <w:noProof/>
        </w:rPr>
        <w:tab/>
        <w:t xml:space="preserve">if the </w:t>
      </w:r>
      <w:r w:rsidRPr="0073469F">
        <w:t xml:space="preserve">retrieval of group members was successful shall include a P-Refused-URI-List header field populated with </w:t>
      </w:r>
      <w:r>
        <w:t xml:space="preserve">affiliated </w:t>
      </w:r>
      <w:r w:rsidRPr="0073469F">
        <w:t xml:space="preserve">members of the </w:t>
      </w:r>
      <w:r>
        <w:t>prearranged</w:t>
      </w:r>
      <w:r w:rsidRPr="0073469F">
        <w:t xml:space="preserve"> group</w:t>
      </w:r>
      <w:r w:rsidRPr="0073469F">
        <w:rPr>
          <w:noProof/>
        </w:rPr>
        <w:t xml:space="preserve"> in accordance </w:t>
      </w:r>
      <w:r w:rsidRPr="0073469F">
        <w:t>with the IETF RFC 5318 [36]:</w:t>
      </w:r>
    </w:p>
    <w:p w:rsidR="0088106D" w:rsidRPr="0073469F" w:rsidRDefault="0088106D" w:rsidP="0088106D">
      <w:pPr>
        <w:pStyle w:val="B2"/>
      </w:pPr>
      <w:r>
        <w:t>d</w:t>
      </w:r>
      <w:r w:rsidRPr="0073469F">
        <w:t>)</w:t>
      </w:r>
      <w:r w:rsidRPr="0073469F">
        <w:tab/>
        <w:t xml:space="preserve">if the retrieval of group members was not successful, shall include the warning text set to "128 </w:t>
      </w:r>
      <w:proofErr w:type="spellStart"/>
      <w:r w:rsidRPr="0073469F">
        <w:t>isfocus</w:t>
      </w:r>
      <w:proofErr w:type="spellEnd"/>
      <w:r w:rsidRPr="0073469F">
        <w:t xml:space="preserve"> already assigned" in a Warning header field as specified in subclause 4.4; and</w:t>
      </w:r>
    </w:p>
    <w:p w:rsidR="0088106D" w:rsidRPr="0073469F" w:rsidRDefault="0088106D" w:rsidP="0088106D">
      <w:pPr>
        <w:pStyle w:val="B2"/>
        <w:rPr>
          <w:lang w:eastAsia="ko-KR"/>
        </w:rPr>
      </w:pPr>
      <w:r>
        <w:rPr>
          <w:lang w:eastAsia="ko-KR"/>
        </w:rPr>
        <w:t>e</w:t>
      </w:r>
      <w:r w:rsidRPr="0073469F">
        <w:rPr>
          <w:lang w:eastAsia="ko-KR"/>
        </w:rPr>
        <w:t>)</w:t>
      </w:r>
      <w:r w:rsidRPr="0073469F">
        <w:rPr>
          <w:lang w:eastAsia="ko-KR"/>
        </w:rPr>
        <w:tab/>
        <w:t>shall send the SIP 403 (Forbidden) response towards the controlling MCPTT function as specified in 3GPP TS 24.229 [4]; and</w:t>
      </w:r>
    </w:p>
    <w:p w:rsidR="0088106D" w:rsidRDefault="0088106D" w:rsidP="0088106D">
      <w:pPr>
        <w:pStyle w:val="B2"/>
      </w:pPr>
      <w:r>
        <w:t>f</w:t>
      </w:r>
      <w:r w:rsidRPr="0073469F">
        <w:t>)</w:t>
      </w:r>
      <w:r w:rsidRPr="0073469F">
        <w:tab/>
        <w:t>shall not process the remaining steps;</w:t>
      </w:r>
    </w:p>
    <w:p w:rsidR="0088106D" w:rsidRPr="0073469F" w:rsidRDefault="0088106D" w:rsidP="0088106D">
      <w:pPr>
        <w:pStyle w:val="B1"/>
      </w:pPr>
      <w:r w:rsidRPr="0073469F">
        <w:t>6)</w:t>
      </w:r>
      <w:r w:rsidRPr="0073469F">
        <w:tab/>
        <w:t xml:space="preserve">shall retrieve the group document from the group management server for the MCPTT group ID contained in the </w:t>
      </w:r>
      <w:r>
        <w:t>&lt;</w:t>
      </w:r>
      <w:proofErr w:type="spellStart"/>
      <w:r>
        <w:t>mcptt</w:t>
      </w:r>
      <w:proofErr w:type="spellEnd"/>
      <w:r>
        <w:t>-request-</w:t>
      </w:r>
      <w:proofErr w:type="spellStart"/>
      <w:r>
        <w:t>uri</w:t>
      </w:r>
      <w:proofErr w:type="spellEnd"/>
      <w:r>
        <w:t>&gt;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rsidR="0088106D" w:rsidRPr="00B27B69" w:rsidRDefault="0088106D" w:rsidP="0088106D">
      <w:pPr>
        <w:pStyle w:val="B1"/>
      </w:pPr>
      <w:r w:rsidRPr="0073469F">
        <w:t>7)</w:t>
      </w:r>
      <w:r w:rsidRPr="0073469F">
        <w:tab/>
        <w:t>shall cache the content of the SIP INVITE request, if received in the Contact header field and if the specific feature tags are supported;</w:t>
      </w:r>
    </w:p>
    <w:p w:rsidR="0088106D" w:rsidRPr="0073469F" w:rsidRDefault="0088106D" w:rsidP="0088106D">
      <w:pPr>
        <w:pStyle w:val="B1"/>
      </w:pPr>
      <w:r w:rsidRPr="0073469F">
        <w:t>8)</w:t>
      </w:r>
      <w:r w:rsidRPr="0073469F">
        <w:tab/>
        <w:t>shall check if a Resource-Priority header field is included in the incoming SIP INVITE request and may apply any preferential treatment to the SIP request as specified in 3GPP TS 24.229 [4];</w:t>
      </w:r>
    </w:p>
    <w:p w:rsidR="0088106D" w:rsidRPr="00750A07" w:rsidRDefault="0088106D" w:rsidP="0088106D">
      <w:pPr>
        <w:pStyle w:val="B1"/>
      </w:pPr>
      <w:r>
        <w:t>9</w:t>
      </w:r>
      <w:r w:rsidRPr="0073469F">
        <w:t>)</w:t>
      </w:r>
      <w:r w:rsidRPr="0073469F">
        <w:tab/>
        <w:t xml:space="preserve">determine the members to invite to the </w:t>
      </w:r>
      <w:r>
        <w:t>prearranged</w:t>
      </w:r>
      <w:r w:rsidRPr="0073469F">
        <w:t xml:space="preserve"> MCPTT group call as specified in subclause 6.3.</w:t>
      </w:r>
      <w:r>
        <w:t>5.5;</w:t>
      </w:r>
    </w:p>
    <w:p w:rsidR="0088106D" w:rsidRPr="00436CF9" w:rsidRDefault="0088106D" w:rsidP="0088106D">
      <w:pPr>
        <w:pStyle w:val="B1"/>
        <w:rPr>
          <w:lang w:eastAsia="ko-KR"/>
        </w:rPr>
      </w:pPr>
      <w:r>
        <w:rPr>
          <w:lang w:eastAsia="ko-KR"/>
        </w:rPr>
        <w:t>10)</w:t>
      </w:r>
      <w:r>
        <w:rPr>
          <w:lang w:eastAsia="ko-KR"/>
        </w:rPr>
        <w:tab/>
        <w:t>if the group document retrieved from the group management server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 xml:space="preserve">, shall send a </w:t>
      </w:r>
      <w:r w:rsidRPr="0073469F">
        <w:t xml:space="preserve">SIP 183 (Session Progress) response to the </w:t>
      </w:r>
      <w:ins w:id="4" w:author="Mike Dolan-1" w:date="2019-10-08T11:55:00Z">
        <w:r>
          <w:t>"</w:t>
        </w:r>
      </w:ins>
      <w:r w:rsidRPr="0073469F">
        <w:t xml:space="preserve">SIP </w:t>
      </w:r>
      <w:r w:rsidRPr="0073469F">
        <w:lastRenderedPageBreak/>
        <w:t>INVITE request for non-controlling MCPTT function of an MCPTT group</w:t>
      </w:r>
      <w:ins w:id="5" w:author="Mike Dolan-1" w:date="2019-10-08T11:55:00Z">
        <w:r>
          <w:t>"</w:t>
        </w:r>
      </w:ins>
      <w:r w:rsidRPr="0073469F">
        <w:t xml:space="preserve"> as specified in subclause </w:t>
      </w:r>
      <w:r>
        <w:rPr>
          <w:lang w:eastAsia="ko-KR"/>
        </w:rPr>
        <w:t>6.3.4.2.2</w:t>
      </w:r>
      <w:r w:rsidRPr="0073469F">
        <w:rPr>
          <w:lang w:eastAsia="ko-KR"/>
        </w:rPr>
        <w:t>.1</w:t>
      </w:r>
      <w:r>
        <w:rPr>
          <w:lang w:eastAsia="ko-KR"/>
        </w:rPr>
        <w:t xml:space="preserve"> and shall populate the response with a</w:t>
      </w:r>
      <w:r>
        <w:rPr>
          <w:lang w:val="en-US" w:eastAsia="ko-KR"/>
        </w:rPr>
        <w:t>n</w:t>
      </w:r>
      <w:r>
        <w:rPr>
          <w:lang w:eastAsia="ko-KR"/>
        </w:rPr>
        <w:t xml:space="preserve"> </w:t>
      </w:r>
      <w:r>
        <w:t>application/vnd.3gpp.mcptt-info+xml</w:t>
      </w:r>
      <w:r w:rsidRPr="0073469F">
        <w:t xml:space="preserve"> MIME body</w:t>
      </w:r>
      <w:r>
        <w:t xml:space="preserve"> containing the &lt;required&gt; element set to "true".</w:t>
      </w:r>
    </w:p>
    <w:p w:rsidR="0088106D" w:rsidRPr="0073469F" w:rsidRDefault="0088106D" w:rsidP="0088106D">
      <w:pPr>
        <w:pStyle w:val="B1"/>
      </w:pPr>
      <w:r>
        <w:t>11</w:t>
      </w:r>
      <w:r w:rsidRPr="0073469F">
        <w:t>)</w:t>
      </w:r>
      <w:r w:rsidRPr="0073469F">
        <w:tab/>
      </w:r>
      <w:r>
        <w:rPr>
          <w:lang w:eastAsia="ko-KR"/>
        </w:rPr>
        <w:t>if the group document retrieved from the group management server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rPr>
          <w:lang w:eastAsia="ko-KR"/>
        </w:rPr>
        <w:t>,</w:t>
      </w:r>
      <w:r w:rsidRPr="0073469F">
        <w:t xml:space="preserve"> may, according to local policy, send a SIP 183 (Session Progress) response to the </w:t>
      </w:r>
      <w:ins w:id="6" w:author="Mike Dolan-1" w:date="2019-10-08T11:55:00Z">
        <w:r>
          <w:t>"</w:t>
        </w:r>
      </w:ins>
      <w:r w:rsidRPr="0073469F">
        <w:t>SIP INVITE request for non-controlling MCPTT function of an MCPTT group</w:t>
      </w:r>
      <w:ins w:id="7" w:author="Mike Dolan-1" w:date="2019-10-08T11:55:00Z">
        <w:r>
          <w:t>"</w:t>
        </w:r>
      </w:ins>
      <w:r w:rsidRPr="0073469F">
        <w:t xml:space="preserve"> as specified in subclause </w:t>
      </w:r>
      <w:r w:rsidRPr="0073469F">
        <w:rPr>
          <w:lang w:eastAsia="ko-KR"/>
        </w:rPr>
        <w:t>6.3.4.2.</w:t>
      </w:r>
      <w:r>
        <w:rPr>
          <w:lang w:eastAsia="ko-KR"/>
        </w:rPr>
        <w:t>2</w:t>
      </w:r>
      <w:r w:rsidRPr="0073469F">
        <w:rPr>
          <w:lang w:eastAsia="ko-KR"/>
        </w:rPr>
        <w:t>.1;</w:t>
      </w:r>
    </w:p>
    <w:p w:rsidR="0088106D" w:rsidRPr="0073469F" w:rsidRDefault="0088106D" w:rsidP="0088106D">
      <w:pPr>
        <w:pStyle w:val="B1"/>
      </w:pPr>
      <w:r w:rsidRPr="0073469F">
        <w:t>1</w:t>
      </w:r>
      <w:r>
        <w:t>2</w:t>
      </w:r>
      <w:r w:rsidRPr="0073469F">
        <w:t>)</w:t>
      </w:r>
      <w:r w:rsidRPr="0073469F">
        <w:tab/>
        <w:t xml:space="preserve">shall invite each group member determined in step </w:t>
      </w:r>
      <w:r>
        <w:t>9</w:t>
      </w:r>
      <w:r w:rsidRPr="0073469F">
        <w:t>) above, to the group session, as specified in subclause 10.1.1.5.1; and</w:t>
      </w:r>
    </w:p>
    <w:p w:rsidR="0088106D" w:rsidRDefault="0088106D" w:rsidP="0088106D">
      <w:pPr>
        <w:pStyle w:val="B1"/>
      </w:pPr>
      <w:r w:rsidRPr="0073469F">
        <w:t>1</w:t>
      </w:r>
      <w:r>
        <w:t>3</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w:t>
      </w:r>
    </w:p>
    <w:p w:rsidR="0088106D" w:rsidRPr="0073469F" w:rsidRDefault="0088106D" w:rsidP="0088106D">
      <w:r w:rsidRPr="0073469F">
        <w:rPr>
          <w:lang w:eastAsia="ko-KR"/>
        </w:rPr>
        <w:t xml:space="preserve">Unless a SIP response has been sent to the controlling MCPTT function as specified in step </w:t>
      </w:r>
      <w:r>
        <w:rPr>
          <w:lang w:eastAsia="ko-KR"/>
        </w:rPr>
        <w:t>10 or 11</w:t>
      </w:r>
      <w:r w:rsidRPr="0073469F">
        <w:rPr>
          <w:lang w:eastAsia="ko-KR"/>
        </w:rPr>
        <w:t xml:space="preserve"> above, the non-controlling MCPTT function of an MCPTT group shall wait for the first SIP provisional response or first SIP 200 (OK) response from one of the invited MCPTT clients, before sending a response </w:t>
      </w:r>
      <w:r w:rsidRPr="0073469F">
        <w:t xml:space="preserve">to the </w:t>
      </w:r>
      <w:ins w:id="8" w:author="Mike Dolan-1" w:date="2019-10-08T11:55:00Z">
        <w:r>
          <w:t>"</w:t>
        </w:r>
      </w:ins>
      <w:r w:rsidRPr="0073469F">
        <w:t>SIP INVITE request for non-controlling MCPTT function of an MCPTT group</w:t>
      </w:r>
      <w:ins w:id="9" w:author="Mike Dolan-1" w:date="2019-10-08T11:55:00Z">
        <w:r>
          <w:t>"</w:t>
        </w:r>
      </w:ins>
      <w:r w:rsidRPr="0073469F">
        <w:t>.</w:t>
      </w:r>
    </w:p>
    <w:p w:rsidR="0088106D" w:rsidRPr="0073469F" w:rsidRDefault="0088106D" w:rsidP="0088106D">
      <w:pPr>
        <w:rPr>
          <w:lang w:eastAsia="ko-KR"/>
        </w:rPr>
      </w:pPr>
      <w:r w:rsidRPr="0073469F">
        <w:t xml:space="preserve">Upon receiving the first 18x response to a SIP INVITE request sent to an invited MCPTT client as specified in subclause 10.1.1.5.1, not containing a P-Answer-State header field, and if a SIP 183 (Session Progress) response has not already been sent in response to the </w:t>
      </w:r>
      <w:ins w:id="10" w:author="Mike Dolan-1" w:date="2019-10-08T11:56:00Z">
        <w:r>
          <w:t>"</w:t>
        </w:r>
      </w:ins>
      <w:r w:rsidRPr="0073469F">
        <w:t>SIP INVITE request for non-controlling MCPTT function of an MCPTT group</w:t>
      </w:r>
      <w:ins w:id="11" w:author="Mike Dolan-1" w:date="2019-10-08T11:56:00Z">
        <w:r>
          <w:t>"</w:t>
        </w:r>
      </w:ins>
      <w:r w:rsidRPr="0073469F">
        <w:t xml:space="preserve">, the </w:t>
      </w:r>
      <w:r w:rsidRPr="0073469F">
        <w:rPr>
          <w:rFonts w:eastAsia="SimSun"/>
        </w:rPr>
        <w:t xml:space="preserve">non-controlling MCPTT function </w:t>
      </w:r>
      <w:r w:rsidRPr="0073469F">
        <w:t>of an MCPTT group</w:t>
      </w:r>
      <w:r w:rsidRPr="0073469F">
        <w:rPr>
          <w:lang w:eastAsia="ko-KR"/>
        </w:rPr>
        <w:t>:</w:t>
      </w:r>
    </w:p>
    <w:p w:rsidR="0088106D" w:rsidRPr="0073469F" w:rsidRDefault="0088106D" w:rsidP="0088106D">
      <w:pPr>
        <w:pStyle w:val="B1"/>
      </w:pPr>
      <w:r w:rsidRPr="0073469F">
        <w:t>1)</w:t>
      </w:r>
      <w:r w:rsidRPr="0073469F">
        <w:tab/>
        <w:t>shall generate a SIP 183 (Session Progress) response as described in subclause 6.3.4.2.</w:t>
      </w:r>
      <w:r>
        <w:t>2</w:t>
      </w:r>
      <w:r w:rsidRPr="0073469F">
        <w:t>.1; and</w:t>
      </w:r>
    </w:p>
    <w:p w:rsidR="0088106D" w:rsidRPr="0073469F" w:rsidRDefault="0088106D" w:rsidP="0088106D">
      <w:pPr>
        <w:pStyle w:val="B1"/>
        <w:rPr>
          <w:lang w:eastAsia="ko-KR"/>
        </w:rPr>
      </w:pPr>
      <w:r w:rsidRPr="0073469F">
        <w:t>2)</w:t>
      </w:r>
      <w:r w:rsidRPr="0073469F">
        <w:tab/>
        <w:t>shall forward the SIP 183 (Session Progress) response to the controlling MCPTT function according to 3GPP TS 24.229 [4]</w:t>
      </w:r>
      <w:r w:rsidRPr="0073469F">
        <w:rPr>
          <w:lang w:eastAsia="ko-KR"/>
        </w:rPr>
        <w:t>.</w:t>
      </w:r>
    </w:p>
    <w:p w:rsidR="0088106D" w:rsidRPr="0073469F" w:rsidRDefault="0088106D" w:rsidP="0088106D">
      <w:pPr>
        <w:rPr>
          <w:lang w:eastAsia="ko-KR"/>
        </w:rPr>
      </w:pPr>
      <w:r w:rsidRPr="0073469F">
        <w:t xml:space="preserve">Upon receiving the first 18x response to a SIP INVITE request sent to an invited MCPTT client as specified in subclause 10.1.1.5.1, containing a P-Answer-State header field with the value "Unconfirmed" as specified in IETF RFC 4964 [34], a SIP 183 (Session Progress) response has not already been sent in response to the </w:t>
      </w:r>
      <w:ins w:id="12" w:author="Mike Dolan-1" w:date="2019-10-08T11:56:00Z">
        <w:r>
          <w:t>"</w:t>
        </w:r>
      </w:ins>
      <w:r w:rsidRPr="0073469F">
        <w:t>SIP INVITE request for non-controlling MCPTT function of an MCPTT group</w:t>
      </w:r>
      <w:ins w:id="13" w:author="Mike Dolan-1" w:date="2019-10-08T11:56:00Z">
        <w:r>
          <w:t>"</w:t>
        </w:r>
      </w:ins>
      <w:r w:rsidRPr="0073469F">
        <w:t xml:space="preserve"> and the non-controlling MCPTT function of an MCPTT group supports media buffering, the </w:t>
      </w:r>
      <w:r w:rsidRPr="0073469F">
        <w:rPr>
          <w:rFonts w:eastAsia="SimSun"/>
        </w:rPr>
        <w:t xml:space="preserve">non-controlling MCPTT function </w:t>
      </w:r>
      <w:r w:rsidRPr="0073469F">
        <w:t>of an MCPTT group</w:t>
      </w:r>
      <w:r w:rsidRPr="0073469F">
        <w:rPr>
          <w:lang w:eastAsia="ko-KR"/>
        </w:rPr>
        <w:t>:</w:t>
      </w:r>
    </w:p>
    <w:p w:rsidR="0088106D" w:rsidRPr="0073469F" w:rsidRDefault="0088106D" w:rsidP="0088106D">
      <w:pPr>
        <w:pStyle w:val="B1"/>
      </w:pPr>
      <w:r w:rsidRPr="0073469F">
        <w:t>1)</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rsidR="0088106D" w:rsidRPr="0073469F" w:rsidRDefault="0088106D" w:rsidP="0088106D">
      <w:pPr>
        <w:pStyle w:val="B1"/>
      </w:pPr>
      <w:r w:rsidRPr="0073469F">
        <w:t>2)</w:t>
      </w:r>
      <w:r w:rsidRPr="0073469F">
        <w:tab/>
        <w:t>shall include in the SIP 200 (OK) response an SDP answer to the SDP offer in the incoming SIP INVITE request as specified in the subclause </w:t>
      </w:r>
      <w:r w:rsidRPr="0073469F">
        <w:rPr>
          <w:lang w:eastAsia="ko-KR"/>
        </w:rPr>
        <w:t>6.3.4.2.1;</w:t>
      </w:r>
    </w:p>
    <w:p w:rsidR="0088106D" w:rsidRPr="0073469F" w:rsidRDefault="0088106D" w:rsidP="0088106D">
      <w:pPr>
        <w:pStyle w:val="B1"/>
      </w:pPr>
      <w:r w:rsidRPr="0073469F">
        <w:t>3)</w:t>
      </w:r>
      <w:r w:rsidRPr="0073469F">
        <w:tab/>
        <w:t>shall interact with the media plane as specified in 3GPP TS 24.380 [5] subclause 6.3</w:t>
      </w:r>
      <w:r>
        <w:t>.5</w:t>
      </w:r>
      <w:r w:rsidRPr="0073469F">
        <w:t>; and</w:t>
      </w:r>
    </w:p>
    <w:p w:rsidR="0088106D" w:rsidRPr="0073469F" w:rsidRDefault="0088106D" w:rsidP="0088106D">
      <w:pPr>
        <w:pStyle w:val="NO"/>
      </w:pPr>
      <w:r w:rsidRPr="0073469F">
        <w:t>NOTE 2:</w:t>
      </w:r>
      <w:r w:rsidRPr="0073469F">
        <w:tab/>
        <w:t>Resulting media plane processing is completed before the next step is performed.</w:t>
      </w:r>
    </w:p>
    <w:p w:rsidR="0088106D" w:rsidRPr="0073469F" w:rsidRDefault="0088106D" w:rsidP="0088106D">
      <w:pPr>
        <w:pStyle w:val="B1"/>
      </w:pPr>
      <w:r w:rsidRPr="0073469F">
        <w:t>4)</w:t>
      </w:r>
      <w:r w:rsidRPr="0073469F">
        <w:tab/>
        <w:t>shall send a SIP 200 (OK) response to the controlling MCPTT function according to 3GPP TS 24.229 [4]</w:t>
      </w:r>
      <w:r>
        <w:t>.</w:t>
      </w:r>
    </w:p>
    <w:p w:rsidR="0088106D" w:rsidRPr="0073469F" w:rsidRDefault="0088106D" w:rsidP="0088106D">
      <w:r>
        <w:t>If the group document does not contain any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then u</w:t>
      </w:r>
      <w:r w:rsidRPr="0073469F">
        <w:t>pon receiving the first SIP 200 (OK) response to a SIP INVITE request sent to an invited MCPTT client as specified in subclause 10.1.1.5.1, the non-controlling MCPTT function of an MCPTT group:</w:t>
      </w:r>
    </w:p>
    <w:p w:rsidR="0088106D" w:rsidRPr="0073469F" w:rsidRDefault="0088106D" w:rsidP="0088106D">
      <w:pPr>
        <w:pStyle w:val="B1"/>
      </w:pPr>
      <w:r w:rsidRPr="0073469F">
        <w:t>1)</w:t>
      </w:r>
      <w:r w:rsidRPr="0073469F">
        <w:tab/>
        <w:t>shall generate SIP 200 (OK) response to the SIP INVITE request as specified in the subclause </w:t>
      </w:r>
      <w:r w:rsidRPr="0073469F">
        <w:rPr>
          <w:lang w:eastAsia="ko-KR"/>
        </w:rPr>
        <w:t xml:space="preserve">6.3.4.2.2.2 </w:t>
      </w:r>
      <w:r w:rsidRPr="0073469F">
        <w:t>before continuing with the rest of the steps;</w:t>
      </w:r>
    </w:p>
    <w:p w:rsidR="0088106D" w:rsidRPr="0073469F" w:rsidRDefault="0088106D" w:rsidP="0088106D">
      <w:pPr>
        <w:pStyle w:val="B1"/>
      </w:pPr>
      <w:r w:rsidRPr="0073469F">
        <w:t>2)</w:t>
      </w:r>
      <w:r w:rsidRPr="0073469F">
        <w:tab/>
        <w:t>shall include in the SIP 200 (OK) response an SDP answer to the SDP offer in the incoming SIP INVITE request as specified in the subclause </w:t>
      </w:r>
      <w:r w:rsidRPr="0073469F">
        <w:rPr>
          <w:lang w:eastAsia="ko-KR"/>
        </w:rPr>
        <w:t>6.3.4.2.1;</w:t>
      </w:r>
    </w:p>
    <w:p w:rsidR="0088106D" w:rsidRPr="0073469F" w:rsidRDefault="0088106D" w:rsidP="0088106D">
      <w:pPr>
        <w:pStyle w:val="B1"/>
      </w:pPr>
      <w:r w:rsidRPr="0073469F">
        <w:t>3)</w:t>
      </w:r>
      <w:r w:rsidRPr="0073469F">
        <w:tab/>
        <w:t>shall interact with the media plane as specified in 3GPP TS 24.380 [5] subclause 6.3</w:t>
      </w:r>
      <w:r>
        <w:t>.5</w:t>
      </w:r>
      <w:r w:rsidRPr="0073469F">
        <w:t>; and</w:t>
      </w:r>
    </w:p>
    <w:p w:rsidR="0088106D" w:rsidRPr="0073469F" w:rsidRDefault="0088106D" w:rsidP="0088106D">
      <w:pPr>
        <w:pStyle w:val="NO"/>
      </w:pPr>
      <w:r w:rsidRPr="0073469F">
        <w:t>NOTE 3:</w:t>
      </w:r>
      <w:r w:rsidRPr="0073469F">
        <w:tab/>
        <w:t>Resulting media plane processing is completed before the next step is performed.</w:t>
      </w:r>
    </w:p>
    <w:p w:rsidR="0088106D" w:rsidRPr="0073469F" w:rsidRDefault="0088106D" w:rsidP="0088106D">
      <w:pPr>
        <w:pStyle w:val="B1"/>
      </w:pPr>
      <w:r w:rsidRPr="0073469F">
        <w:t>4)</w:t>
      </w:r>
      <w:r w:rsidRPr="0073469F">
        <w:tab/>
        <w:t>shall send a SIP 200 (OK) response to the controlling MCPTT function according to 3GPP TS 24.229 [4];</w:t>
      </w:r>
    </w:p>
    <w:p w:rsidR="0088106D" w:rsidRDefault="0088106D" w:rsidP="0088106D">
      <w:r>
        <w:t>If the group document contains &lt;on-network-required&gt; group member(s)</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then the </w:t>
      </w:r>
      <w:r w:rsidRPr="0073469F">
        <w:rPr>
          <w:noProof/>
        </w:rPr>
        <w:t>non-controlling M</w:t>
      </w:r>
      <w:r>
        <w:rPr>
          <w:noProof/>
        </w:rPr>
        <w:t xml:space="preserve">CPTT function of an MCPTT group shall wait until all SIP 200 (OK) responses to SIP INVITE </w:t>
      </w:r>
      <w:r>
        <w:rPr>
          <w:noProof/>
        </w:rPr>
        <w:lastRenderedPageBreak/>
        <w:t>requests have been received from the &lt;on-network-required&gt; MCPTT clients before sending a SIP 200 (OK) response back to the controlling MCPTT function, as specified above.</w:t>
      </w:r>
    </w:p>
    <w:p w:rsidR="0088106D" w:rsidRPr="0073469F" w:rsidRDefault="0088106D" w:rsidP="0088106D">
      <w:r w:rsidRPr="0073469F">
        <w:rPr>
          <w:lang w:eastAsia="ko-KR"/>
        </w:rPr>
        <w:t xml:space="preserve">If all invited MCPTT clients have rejected </w:t>
      </w:r>
      <w:r w:rsidRPr="0073469F">
        <w:t xml:space="preserve">SIP INVITE requests with a SIP 3xx, 4xx, 5xx or 6xx response, the </w:t>
      </w:r>
      <w:r w:rsidRPr="0073469F">
        <w:rPr>
          <w:rFonts w:eastAsia="SimSun"/>
        </w:rPr>
        <w:t xml:space="preserve">non-controlling MCPTT function </w:t>
      </w:r>
      <w:r w:rsidRPr="0073469F">
        <w:t>of an MCPTT group:</w:t>
      </w:r>
    </w:p>
    <w:p w:rsidR="0088106D" w:rsidRPr="0073469F" w:rsidRDefault="0088106D" w:rsidP="0088106D">
      <w:pPr>
        <w:pStyle w:val="B1"/>
        <w:rPr>
          <w:lang w:eastAsia="ko-KR"/>
        </w:rPr>
      </w:pPr>
      <w:r w:rsidRPr="0073469F">
        <w:rPr>
          <w:lang w:eastAsia="ko-KR"/>
        </w:rPr>
        <w:t>1)</w:t>
      </w:r>
      <w:r w:rsidRPr="0073469F">
        <w:rPr>
          <w:lang w:eastAsia="ko-KR"/>
        </w:rPr>
        <w:tab/>
        <w:t>shall generate a SIP reject response as specified in 3GPP TS 24.229 [4];</w:t>
      </w:r>
    </w:p>
    <w:p w:rsidR="0088106D" w:rsidRPr="0073469F" w:rsidRDefault="0088106D" w:rsidP="0088106D">
      <w:pPr>
        <w:pStyle w:val="B1"/>
        <w:rPr>
          <w:lang w:eastAsia="ko-KR"/>
        </w:rPr>
      </w:pPr>
      <w:r w:rsidRPr="0073469F">
        <w:rPr>
          <w:lang w:eastAsia="ko-KR"/>
        </w:rPr>
        <w:t>2)</w:t>
      </w:r>
      <w:r w:rsidRPr="0073469F">
        <w:rPr>
          <w:lang w:eastAsia="ko-KR"/>
        </w:rPr>
        <w:tab/>
        <w:t>shall, from the list of reject response codes cached by the non-controlling MCPTT function of an MCPTT group, select the highest prioritized cached reject response code as specified in IETF RFC 3261 [24]; and</w:t>
      </w:r>
    </w:p>
    <w:p w:rsidR="0088106D" w:rsidRDefault="0088106D" w:rsidP="0088106D">
      <w:pPr>
        <w:pStyle w:val="B1"/>
        <w:rPr>
          <w:lang w:eastAsia="ko-KR"/>
        </w:rPr>
      </w:pPr>
      <w:r w:rsidRPr="0073469F">
        <w:rPr>
          <w:lang w:eastAsia="ko-KR"/>
        </w:rPr>
        <w:t>3)</w:t>
      </w:r>
      <w:r w:rsidRPr="0073469F">
        <w:rPr>
          <w:lang w:eastAsia="ko-KR"/>
        </w:rPr>
        <w:tab/>
        <w:t>shall send the reject response towards the controlling MCPTT function as specified in 3GPP TS</w:t>
      </w:r>
      <w:r>
        <w:rPr>
          <w:lang w:eastAsia="ko-KR"/>
        </w:rPr>
        <w:t> </w:t>
      </w:r>
      <w:r w:rsidRPr="0073469F">
        <w:rPr>
          <w:lang w:eastAsia="ko-KR"/>
        </w:rPr>
        <w:t>24.229 [4].</w:t>
      </w:r>
    </w:p>
    <w:p w:rsidR="0088106D" w:rsidRPr="0088106D" w:rsidRDefault="0088106D" w:rsidP="0088106D">
      <w:pPr>
        <w:jc w:val="center"/>
        <w:rPr>
          <w:b/>
          <w:noProof/>
        </w:rPr>
      </w:pPr>
      <w:bookmarkStart w:id="14" w:name="_Toc20155917"/>
      <w:r w:rsidRPr="0088106D">
        <w:rPr>
          <w:b/>
          <w:noProof/>
          <w:highlight w:val="yellow"/>
        </w:rPr>
        <w:t xml:space="preserve">= = = = = </w:t>
      </w:r>
      <w:r>
        <w:rPr>
          <w:b/>
          <w:noProof/>
          <w:highlight w:val="yellow"/>
        </w:rPr>
        <w:t>NEXT</w:t>
      </w:r>
      <w:r w:rsidRPr="0088106D">
        <w:rPr>
          <w:b/>
          <w:noProof/>
          <w:highlight w:val="yellow"/>
        </w:rPr>
        <w:t xml:space="preserve"> CHANGE = = = = =</w:t>
      </w:r>
    </w:p>
    <w:p w:rsidR="0088106D" w:rsidRDefault="0088106D" w:rsidP="0088106D">
      <w:pPr>
        <w:pStyle w:val="Heading5"/>
        <w:rPr>
          <w:rFonts w:eastAsia="Malgun Gothic"/>
          <w:lang w:val="en-US"/>
        </w:rPr>
      </w:pPr>
      <w:bookmarkStart w:id="15" w:name="_Toc20155923"/>
      <w:bookmarkEnd w:id="14"/>
      <w:r>
        <w:rPr>
          <w:rFonts w:eastAsia="Malgun Gothic"/>
          <w:lang w:val="en-US"/>
        </w:rPr>
        <w:t>10.1.1.5.5</w:t>
      </w:r>
      <w:r>
        <w:rPr>
          <w:rFonts w:eastAsia="Malgun Gothic"/>
          <w:lang w:val="en-US"/>
        </w:rPr>
        <w:tab/>
        <w:t>Initiating a temporary group session</w:t>
      </w:r>
      <w:bookmarkEnd w:id="15"/>
    </w:p>
    <w:p w:rsidR="0088106D" w:rsidRDefault="0088106D" w:rsidP="0088106D">
      <w:r>
        <w:rPr>
          <w:rFonts w:eastAsia="Malgun Gothic"/>
          <w:lang w:val="en-US"/>
        </w:rPr>
        <w:t xml:space="preserve">Upon receiving a </w:t>
      </w:r>
      <w:r w:rsidRPr="0073469F">
        <w:t xml:space="preserve">"SIP INVITE request for </w:t>
      </w:r>
      <w:ins w:id="16" w:author="Mike Dolan-1" w:date="2019-10-08T11:57:00Z">
        <w:r>
          <w:t>non</w:t>
        </w:r>
      </w:ins>
      <w:ins w:id="17" w:author="Mike Dolan-1" w:date="2019-10-08T11:58:00Z">
        <w:r>
          <w:t>-</w:t>
        </w:r>
      </w:ins>
      <w:r w:rsidRPr="0073469F">
        <w:t>controlling MCPTT function of an MCPTT group"</w:t>
      </w:r>
      <w:r>
        <w:t xml:space="preserve"> when a prearranged group session is not ongoing, the non-controlling MCPTT-function shall:</w:t>
      </w:r>
    </w:p>
    <w:p w:rsidR="0088106D" w:rsidRPr="00A509A6" w:rsidRDefault="0088106D" w:rsidP="0088106D">
      <w:pPr>
        <w:pStyle w:val="NO"/>
      </w:pPr>
      <w:r w:rsidRPr="00A509A6">
        <w:t>NOTE 1:</w:t>
      </w:r>
      <w:r w:rsidRPr="00A509A6">
        <w:tab/>
        <w:t xml:space="preserve">The difference between a </w:t>
      </w:r>
      <w:r w:rsidRPr="0073469F">
        <w:t>"SIP INVITE request for controlling MCPTT function of an MCPTT group"</w:t>
      </w:r>
      <w:r>
        <w:t xml:space="preserve"> and a </w:t>
      </w:r>
      <w:r w:rsidRPr="0073469F">
        <w:t xml:space="preserve">"SIP INVITE request for non-controlling MCPTT function of an MCPTT </w:t>
      </w:r>
      <w:r>
        <w:t>g</w:t>
      </w:r>
      <w:r w:rsidRPr="0073469F">
        <w:t>roup</w:t>
      </w:r>
      <w:r w:rsidRPr="0073469F">
        <w:rPr>
          <w:noProof/>
        </w:rPr>
        <w:t>"</w:t>
      </w:r>
      <w:r w:rsidRPr="00A509A6">
        <w:rPr>
          <w:noProof/>
        </w:rPr>
        <w:t xml:space="preserve"> is that the latter SIP INVITE request contains the isfocus media feature tag in the Contact header field.</w:t>
      </w:r>
    </w:p>
    <w:p w:rsidR="0088106D" w:rsidRPr="0073469F" w:rsidRDefault="0088106D" w:rsidP="0088106D">
      <w:pPr>
        <w:pStyle w:val="B1"/>
      </w:pPr>
      <w:r w:rsidRPr="0073469F">
        <w:t>1)</w:t>
      </w:r>
      <w:r w:rsidRPr="0073469F">
        <w:tab/>
        <w:t xml:space="preserve">if unable to process the request due to a lack of resources or a risk of congestion exists, may reject the SIP INVITE request with a SIP 500 (Server Internal Error) response. The </w:t>
      </w:r>
      <w:r>
        <w:t>non-</w:t>
      </w:r>
      <w:r w:rsidRPr="0073469F">
        <w:t>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rsidR="0088106D" w:rsidRPr="0073469F" w:rsidRDefault="0088106D" w:rsidP="0088106D">
      <w:pPr>
        <w:pStyle w:val="B1"/>
      </w:pPr>
      <w:r w:rsidRPr="0073469F">
        <w:t>2)</w:t>
      </w:r>
      <w:r w:rsidRPr="0073469F">
        <w:tab/>
        <w:t>shall determine if the media parameters are acceptable and the MCPTT speech codec is offered in the SDP offer and if not reject the request with a SIP 488 (Not Acceptable Here) response. Otherwise, continue with the rest of the steps;</w:t>
      </w:r>
    </w:p>
    <w:p w:rsidR="0088106D" w:rsidRPr="0073469F" w:rsidRDefault="0088106D" w:rsidP="0088106D">
      <w:pPr>
        <w:pStyle w:val="B1"/>
      </w:pPr>
      <w:r w:rsidRPr="0073469F">
        <w:t>3)</w:t>
      </w:r>
      <w:r w:rsidRPr="0073469F">
        <w:tab/>
        <w:t>shall reject the SIP request with a SIP 403 (Forbidden) response and not process the remaining steps if:</w:t>
      </w:r>
    </w:p>
    <w:p w:rsidR="0088106D" w:rsidRPr="0073469F" w:rsidRDefault="0088106D" w:rsidP="0088106D">
      <w:pPr>
        <w:pStyle w:val="B2"/>
      </w:pPr>
      <w:r w:rsidRPr="0073469F">
        <w:t>a)</w:t>
      </w:r>
      <w:r w:rsidRPr="0073469F">
        <w:tab/>
        <w:t>an Accept-Contact header field does not include the g.3gpp.mcptt media feature tag; or</w:t>
      </w:r>
    </w:p>
    <w:p w:rsidR="0088106D" w:rsidRPr="0073469F" w:rsidRDefault="0088106D" w:rsidP="0088106D">
      <w:pPr>
        <w:pStyle w:val="B2"/>
      </w:pPr>
      <w:r w:rsidRPr="0073469F">
        <w:t>b)</w:t>
      </w:r>
      <w:r w:rsidRPr="0073469F">
        <w:tab/>
        <w:t>an Accept-Contact header field does not include the g.3gpp.icsi-ref media feature tag containing the value of "urn:urn-7:3gpp-service.ims.icsi.mcptt";</w:t>
      </w:r>
    </w:p>
    <w:p w:rsidR="0088106D" w:rsidRPr="00A509A6" w:rsidRDefault="0088106D" w:rsidP="0088106D">
      <w:pPr>
        <w:pStyle w:val="B1"/>
      </w:pPr>
      <w:r w:rsidRPr="00A509A6">
        <w:t>4</w:t>
      </w:r>
      <w:r w:rsidRPr="0073469F">
        <w:t>)</w:t>
      </w:r>
      <w:r w:rsidRPr="0073469F">
        <w:tab/>
        <w:t xml:space="preserve">shall retrieve the group document from the group management server for the MCPTT group ID contained in the </w:t>
      </w:r>
      <w:r>
        <w:t>&lt;</w:t>
      </w:r>
      <w:proofErr w:type="spellStart"/>
      <w:r>
        <w:t>mcptt</w:t>
      </w:r>
      <w:proofErr w:type="spellEnd"/>
      <w:r>
        <w:t>-request-</w:t>
      </w:r>
      <w:proofErr w:type="spellStart"/>
      <w:r>
        <w:t>uri</w:t>
      </w:r>
      <w:proofErr w:type="spellEnd"/>
      <w:r>
        <w:t>&gt; element of the application/vnd.3gpp.mcptt-info+xml</w:t>
      </w:r>
      <w:r w:rsidRPr="0073469F">
        <w:t xml:space="preserve"> MIME body of the SIP INVITE request and carry out initial processing as specified in subclause 6.3.</w:t>
      </w:r>
      <w:r>
        <w:t>5</w:t>
      </w:r>
      <w:r w:rsidRPr="0073469F">
        <w:t>.2 and continue with the rest of the steps if the checks in subclause 6.3.</w:t>
      </w:r>
      <w:r>
        <w:t>5</w:t>
      </w:r>
      <w:r w:rsidRPr="0073469F">
        <w:t>.2 succeed;</w:t>
      </w:r>
    </w:p>
    <w:p w:rsidR="0088106D" w:rsidRPr="00A509A6" w:rsidRDefault="0088106D" w:rsidP="0088106D">
      <w:pPr>
        <w:pStyle w:val="NO"/>
      </w:pPr>
      <w:r w:rsidRPr="00A509A6">
        <w:t>NOTE 2:</w:t>
      </w:r>
      <w:r w:rsidRPr="00A509A6">
        <w:tab/>
        <w:t>If the checks are not succes</w:t>
      </w:r>
      <w:r>
        <w:t>s</w:t>
      </w:r>
      <w:r w:rsidRPr="00A509A6">
        <w:t xml:space="preserve">ful, the SIP response to the </w:t>
      </w:r>
      <w:r w:rsidRPr="0073469F">
        <w:t>"SIP INVITE request for controlling MCPTT function of an MCPTT group"</w:t>
      </w:r>
      <w:r>
        <w:t xml:space="preserve"> is already sent in the subclause </w:t>
      </w:r>
      <w:r w:rsidRPr="0073469F">
        <w:t>6.3.</w:t>
      </w:r>
      <w:r>
        <w:t>5</w:t>
      </w:r>
      <w:r w:rsidRPr="0073469F">
        <w:t>.2</w:t>
      </w:r>
      <w:r w:rsidRPr="00A509A6">
        <w:t>.</w:t>
      </w:r>
    </w:p>
    <w:p w:rsidR="0088106D" w:rsidRPr="00B27B69" w:rsidRDefault="0088106D" w:rsidP="0088106D">
      <w:pPr>
        <w:pStyle w:val="B1"/>
      </w:pPr>
      <w:r>
        <w:t>5</w:t>
      </w:r>
      <w:r w:rsidRPr="0073469F">
        <w:t>)</w:t>
      </w:r>
      <w:r w:rsidRPr="0073469F">
        <w:tab/>
        <w:t>shall cache the content of the SIP INVITE request;</w:t>
      </w:r>
    </w:p>
    <w:p w:rsidR="0088106D" w:rsidRPr="0073469F" w:rsidRDefault="0088106D" w:rsidP="0088106D">
      <w:pPr>
        <w:pStyle w:val="B1"/>
      </w:pPr>
      <w:r>
        <w:t>6</w:t>
      </w:r>
      <w:r w:rsidRPr="0073469F">
        <w:t>)</w:t>
      </w:r>
      <w:r w:rsidRPr="0073469F">
        <w:tab/>
        <w:t>shall check if a Resource-Priority header field is included in the incoming SIP INVITE request and may apply any preferential treatment to the SIP request as specified in 3GPP TS 24.229 [4];</w:t>
      </w:r>
    </w:p>
    <w:p w:rsidR="0088106D" w:rsidRDefault="0088106D" w:rsidP="0088106D">
      <w:pPr>
        <w:pStyle w:val="B1"/>
      </w:pPr>
      <w:r w:rsidRPr="00A509A6">
        <w:rPr>
          <w:rFonts w:eastAsia="Malgun Gothic"/>
        </w:rPr>
        <w:t>7)</w:t>
      </w:r>
      <w:r w:rsidRPr="00A509A6">
        <w:rPr>
          <w:rFonts w:eastAsia="Malgun Gothic"/>
        </w:rPr>
        <w:tab/>
        <w:t>shall authorize the MCPTT user in the &lt;</w:t>
      </w:r>
      <w:proofErr w:type="spellStart"/>
      <w:r w:rsidRPr="00A509A6">
        <w:rPr>
          <w:rFonts w:eastAsia="Malgun Gothic"/>
        </w:rPr>
        <w:t>mcptt</w:t>
      </w:r>
      <w:proofErr w:type="spellEnd"/>
      <w:r w:rsidRPr="00A509A6">
        <w:rPr>
          <w:rFonts w:eastAsia="Malgun Gothic"/>
        </w:rPr>
        <w:t xml:space="preserve">-calling-user-id&gt; element in the application/vnd.3gpp.mcptt-info+xml MIME body of the </w:t>
      </w:r>
      <w:r w:rsidRPr="0073469F">
        <w:t>"SIP INVITE request for controlling MCPTT function of an MCPTT group"</w:t>
      </w:r>
      <w:r>
        <w:t xml:space="preserve"> </w:t>
      </w:r>
      <w:r w:rsidRPr="00A509A6">
        <w:rPr>
          <w:rFonts w:eastAsia="Malgun Gothic"/>
        </w:rPr>
        <w:t xml:space="preserve">as specified in subclause 6.3.5.4, if the MCPTT user is unauthorized to initiated a pre-arranged group session the non-controlling MCPTT function shall send a SIP 403 (Forbidden) response with the </w:t>
      </w:r>
      <w:r w:rsidRPr="0073469F">
        <w:rPr>
          <w:noProof/>
        </w:rPr>
        <w:t>warning text set to "1</w:t>
      </w:r>
      <w:r>
        <w:rPr>
          <w:noProof/>
        </w:rPr>
        <w:t>19</w:t>
      </w:r>
      <w:r w:rsidRPr="0073469F">
        <w:rPr>
          <w:noProof/>
        </w:rPr>
        <w:t xml:space="preserve"> </w:t>
      </w:r>
      <w:r w:rsidRPr="0073469F">
        <w:t>user is not authorised to initiate the group call</w:t>
      </w:r>
      <w:r w:rsidRPr="0073469F">
        <w:rPr>
          <w:noProof/>
        </w:rPr>
        <w:t xml:space="preserve">" </w:t>
      </w:r>
      <w:r w:rsidRPr="0073469F">
        <w:t>in a Warning header field as specified in subclause 4.4</w:t>
      </w:r>
      <w:r>
        <w:t>.</w:t>
      </w:r>
    </w:p>
    <w:p w:rsidR="0088106D" w:rsidRDefault="0088106D" w:rsidP="0088106D">
      <w:pPr>
        <w:pStyle w:val="B1"/>
        <w:rPr>
          <w:lang w:eastAsia="ko-KR"/>
        </w:rPr>
      </w:pPr>
      <w:r>
        <w:t>8)</w:t>
      </w:r>
      <w:r>
        <w:tab/>
        <w:t>shall generate a SIP INVITE request to the controlling MCPTT function as specified in subclause </w:t>
      </w:r>
      <w:r w:rsidRPr="0073469F">
        <w:rPr>
          <w:lang w:eastAsia="ko-KR"/>
        </w:rPr>
        <w:t>6.3.4.1.</w:t>
      </w:r>
      <w:r>
        <w:rPr>
          <w:lang w:eastAsia="ko-KR"/>
        </w:rPr>
        <w:t>4; and</w:t>
      </w:r>
    </w:p>
    <w:p w:rsidR="0088106D" w:rsidRDefault="0088106D" w:rsidP="0088106D">
      <w:pPr>
        <w:pStyle w:val="B1"/>
        <w:rPr>
          <w:lang w:eastAsia="ko-KR"/>
        </w:rPr>
      </w:pPr>
      <w:r>
        <w:rPr>
          <w:lang w:eastAsia="ko-KR"/>
        </w:rPr>
        <w:t>9)</w:t>
      </w:r>
      <w:r>
        <w:rPr>
          <w:lang w:eastAsia="ko-KR"/>
        </w:rPr>
        <w:tab/>
        <w:t>shall send the SIP INVITE request to the controlling MCPTT function as specified in 3GPP TS 24.229 [4].</w:t>
      </w:r>
    </w:p>
    <w:p w:rsidR="0088106D" w:rsidRPr="00A509A6" w:rsidRDefault="0088106D" w:rsidP="0088106D">
      <w:pPr>
        <w:rPr>
          <w:rFonts w:eastAsia="Malgun Gothic"/>
        </w:rPr>
      </w:pPr>
      <w:r w:rsidRPr="00A509A6">
        <w:rPr>
          <w:rFonts w:eastAsia="Malgun Gothic"/>
        </w:rPr>
        <w:t>Upon receipt of a SIP 2xx response to the SIP INVITE request sent to the controlling MCPTT function as specified above, the non-controlling MCPTT function:</w:t>
      </w:r>
    </w:p>
    <w:p w:rsidR="0088106D" w:rsidRPr="00A509A6" w:rsidRDefault="0088106D" w:rsidP="0088106D">
      <w:pPr>
        <w:pStyle w:val="B1"/>
        <w:rPr>
          <w:rFonts w:eastAsia="Malgun Gothic"/>
        </w:rPr>
      </w:pPr>
      <w:r w:rsidRPr="00A509A6">
        <w:rPr>
          <w:rFonts w:eastAsia="Malgun Gothic"/>
        </w:rPr>
        <w:lastRenderedPageBreak/>
        <w:t>1)</w:t>
      </w:r>
      <w:r w:rsidRPr="00A509A6">
        <w:rPr>
          <w:rFonts w:eastAsia="Malgun Gothic"/>
        </w:rPr>
        <w:tab/>
        <w:t>shall send the SIP ACK request to the controlling MCPTT function as specified in 3GPP TS 24.229 [4];</w:t>
      </w:r>
    </w:p>
    <w:p w:rsidR="0088106D" w:rsidRDefault="0088106D" w:rsidP="0088106D">
      <w:pPr>
        <w:pStyle w:val="B1"/>
      </w:pPr>
      <w:r w:rsidRPr="00A509A6">
        <w:rPr>
          <w:rFonts w:eastAsia="Malgun Gothic"/>
        </w:rPr>
        <w:t>2)</w:t>
      </w:r>
      <w:r w:rsidRPr="00A509A6">
        <w:rPr>
          <w:rFonts w:eastAsia="Malgun Gothic"/>
        </w:rPr>
        <w:tab/>
        <w:t xml:space="preserve">shall generate a SIP 200 (OK) to the </w:t>
      </w:r>
      <w:r w:rsidRPr="0073469F">
        <w:t>"SIP INVITE request for controlling MCPTT function of an MCPTT group"</w:t>
      </w:r>
      <w:r>
        <w:t xml:space="preserve"> as specified in 3GPP TS 24.229 populated as follows:</w:t>
      </w:r>
    </w:p>
    <w:p w:rsidR="0088106D" w:rsidRDefault="0088106D" w:rsidP="0088106D">
      <w:pPr>
        <w:pStyle w:val="B2"/>
        <w:rPr>
          <w:lang w:eastAsia="ko-KR"/>
        </w:rPr>
      </w:pPr>
      <w:r w:rsidRPr="00A509A6">
        <w:t>a)</w:t>
      </w:r>
      <w:r w:rsidRPr="00A509A6">
        <w:tab/>
        <w:t>shall include an SDP answer as specified in subclause </w:t>
      </w:r>
      <w:r w:rsidRPr="0073469F">
        <w:rPr>
          <w:lang w:eastAsia="ko-KR"/>
        </w:rPr>
        <w:t>6.3.4.2.1</w:t>
      </w:r>
      <w:r>
        <w:rPr>
          <w:lang w:eastAsia="ko-KR"/>
        </w:rPr>
        <w:t xml:space="preserve"> based on the SDP answer in the SIP 200 (OK) response;</w:t>
      </w:r>
    </w:p>
    <w:p w:rsidR="0088106D" w:rsidRPr="005F5EC3" w:rsidRDefault="0088106D" w:rsidP="0088106D">
      <w:pPr>
        <w:pStyle w:val="B2"/>
        <w:rPr>
          <w:lang w:eastAsia="ko-KR"/>
        </w:rPr>
      </w:pPr>
      <w:r>
        <w:rPr>
          <w:lang w:eastAsia="ko-KR"/>
        </w:rPr>
        <w:t>b)</w:t>
      </w:r>
      <w:r>
        <w:rPr>
          <w:lang w:eastAsia="ko-KR"/>
        </w:rPr>
        <w:tab/>
        <w:t>shall include the public service identifier of the non-controlling MCPTT function in the P-Asserted-Identity header field;</w:t>
      </w:r>
    </w:p>
    <w:p w:rsidR="0088106D" w:rsidRPr="00583EC9" w:rsidRDefault="0088106D" w:rsidP="0088106D">
      <w:pPr>
        <w:pStyle w:val="B2"/>
      </w:pPr>
      <w:r>
        <w:rPr>
          <w:lang w:eastAsia="ko-KR"/>
        </w:rPr>
        <w:t>c)</w:t>
      </w:r>
      <w:r>
        <w:rPr>
          <w:lang w:eastAsia="ko-KR"/>
        </w:rPr>
        <w:tab/>
        <w:t xml:space="preserve">shall include </w:t>
      </w:r>
      <w:r w:rsidRPr="0073469F">
        <w:t>the warning text set to "</w:t>
      </w:r>
      <w:r>
        <w:t>148</w:t>
      </w:r>
      <w:r w:rsidRPr="0073469F">
        <w:t xml:space="preserve"> </w:t>
      </w:r>
      <w:r>
        <w:t>MCPTT group is regrouped</w:t>
      </w:r>
      <w:r w:rsidRPr="0073469F">
        <w:t>" in a Warning header field as specified in subclause 4.4</w:t>
      </w:r>
      <w:r>
        <w:t>; and</w:t>
      </w:r>
    </w:p>
    <w:p w:rsidR="0088106D" w:rsidRPr="005F5EC3" w:rsidRDefault="0088106D" w:rsidP="0088106D">
      <w:pPr>
        <w:pStyle w:val="B2"/>
      </w:pPr>
      <w:r>
        <w:t>d)</w:t>
      </w:r>
      <w:r>
        <w:tab/>
        <w:t>shall send the SIP 200 (OK) request according to</w:t>
      </w:r>
      <w:r w:rsidRPr="00940065">
        <w:t xml:space="preserve"> 3GPP TS 24.229</w:t>
      </w:r>
      <w:r>
        <w:t>;</w:t>
      </w:r>
    </w:p>
    <w:p w:rsidR="0088106D" w:rsidRPr="00A509A6" w:rsidRDefault="0088106D" w:rsidP="0088106D">
      <w:pPr>
        <w:pStyle w:val="NO"/>
        <w:rPr>
          <w:rFonts w:eastAsia="Malgun Gothic"/>
        </w:rPr>
      </w:pPr>
      <w:r w:rsidRPr="00A509A6">
        <w:rPr>
          <w:rFonts w:eastAsia="Malgun Gothic"/>
        </w:rPr>
        <w:t>NOTE 3:</w:t>
      </w:r>
      <w:r w:rsidRPr="00A509A6">
        <w:rPr>
          <w:rFonts w:eastAsia="Malgun Gothic"/>
        </w:rPr>
        <w:tab/>
        <w:t>As long as the MCPTT group is regrouped the floor control messages in the media plane includes a grouped regrouped indication as specified in 3GPP TS 24.380 [5].</w:t>
      </w:r>
    </w:p>
    <w:p w:rsidR="0088106D" w:rsidRDefault="0088106D" w:rsidP="0088106D">
      <w:pPr>
        <w:pStyle w:val="B1"/>
      </w:pPr>
      <w:r>
        <w:t>3</w:t>
      </w:r>
      <w:r w:rsidRPr="0073469F">
        <w:t>)</w:t>
      </w:r>
      <w:r w:rsidRPr="0073469F">
        <w:tab/>
        <w:t xml:space="preserve">shall </w:t>
      </w:r>
      <w:r>
        <w:t xml:space="preserve">start acting as a non-controlling MCPTT function and </w:t>
      </w:r>
      <w:r w:rsidRPr="0073469F">
        <w:t xml:space="preserve">interact with the </w:t>
      </w:r>
      <w:r w:rsidRPr="0073469F">
        <w:rPr>
          <w:lang w:eastAsia="ko-KR"/>
        </w:rPr>
        <w:t>media plane</w:t>
      </w:r>
      <w:r w:rsidRPr="0073469F">
        <w:t xml:space="preserve"> as specified in </w:t>
      </w:r>
      <w:r w:rsidRPr="0073469F">
        <w:rPr>
          <w:lang w:eastAsia="ko-KR"/>
        </w:rPr>
        <w:t>3GPP TS 24.380 [5] subclause 6.</w:t>
      </w:r>
      <w:r>
        <w:rPr>
          <w:lang w:eastAsia="ko-KR"/>
        </w:rPr>
        <w:t>5</w:t>
      </w:r>
      <w:r>
        <w:t>;</w:t>
      </w:r>
    </w:p>
    <w:p w:rsidR="0088106D" w:rsidRPr="00A509A6" w:rsidRDefault="0088106D" w:rsidP="0088106D">
      <w:pPr>
        <w:pStyle w:val="B1"/>
      </w:pPr>
      <w:r w:rsidRPr="00A509A6">
        <w:rPr>
          <w:rFonts w:eastAsia="Malgun Gothic"/>
        </w:rPr>
        <w:t>4)</w:t>
      </w:r>
      <w:r w:rsidRPr="00A509A6">
        <w:rPr>
          <w:rFonts w:eastAsia="Malgun Gothic"/>
        </w:rPr>
        <w:tab/>
        <w:t xml:space="preserve">shall </w:t>
      </w:r>
      <w:r w:rsidRPr="0073469F">
        <w:t xml:space="preserve">determine the members to invite to the </w:t>
      </w:r>
      <w:r>
        <w:t>prearranged</w:t>
      </w:r>
      <w:r w:rsidRPr="0073469F">
        <w:t xml:space="preserve"> MCPTT group call as specified in subclause 6.3.</w:t>
      </w:r>
      <w:r>
        <w:t>5.5;</w:t>
      </w:r>
      <w:r w:rsidRPr="00A509A6">
        <w:t xml:space="preserve"> and</w:t>
      </w:r>
    </w:p>
    <w:p w:rsidR="0088106D" w:rsidRPr="0073469F" w:rsidRDefault="0088106D" w:rsidP="0088106D">
      <w:pPr>
        <w:pStyle w:val="B1"/>
      </w:pPr>
      <w:r>
        <w:t>5</w:t>
      </w:r>
      <w:r w:rsidRPr="0073469F">
        <w:t>)</w:t>
      </w:r>
      <w:r w:rsidRPr="0073469F">
        <w:tab/>
        <w:t xml:space="preserve">shall invite each group member determined in step </w:t>
      </w:r>
      <w:r>
        <w:t>4</w:t>
      </w:r>
      <w:r w:rsidRPr="0073469F">
        <w:t xml:space="preserve">) </w:t>
      </w:r>
      <w:r>
        <w:t xml:space="preserve">immediately </w:t>
      </w:r>
      <w:r w:rsidRPr="0073469F">
        <w:t>above, to the group session, as specif</w:t>
      </w:r>
      <w:r>
        <w:t>ied in subclause 10.1.1.5.1.</w:t>
      </w:r>
    </w:p>
    <w:p w:rsidR="0088106D" w:rsidRPr="00A509A6" w:rsidRDefault="0088106D" w:rsidP="0088106D">
      <w:pPr>
        <w:rPr>
          <w:rFonts w:eastAsia="Malgun Gothic"/>
        </w:rPr>
      </w:pPr>
      <w:r w:rsidRPr="00A509A6">
        <w:rPr>
          <w:rFonts w:eastAsia="Malgun Gothic"/>
        </w:rPr>
        <w:t>Upon receipt of other final SIP responses with the exception of the SIP 2xx response to the INVITE request sent to the controlling MCPTT function as specified above, the non-controlling MCPTT function:</w:t>
      </w:r>
    </w:p>
    <w:p w:rsidR="0088106D" w:rsidRPr="007202ED" w:rsidRDefault="0088106D" w:rsidP="0088106D">
      <w:pPr>
        <w:pStyle w:val="B1"/>
      </w:pPr>
      <w:r w:rsidRPr="007202ED">
        <w:t>1)</w:t>
      </w:r>
      <w:r w:rsidRPr="007202ED">
        <w:tab/>
        <w:t>shall send the SIP ACK response to the controlling MCPTT function as specified in 3GPP TS 24.229 [4]; and</w:t>
      </w:r>
    </w:p>
    <w:p w:rsidR="0088106D" w:rsidRPr="00A509A6" w:rsidRDefault="0088106D" w:rsidP="0088106D">
      <w:pPr>
        <w:pStyle w:val="B1"/>
        <w:rPr>
          <w:rFonts w:eastAsia="Malgun Gothic"/>
        </w:rPr>
      </w:pPr>
      <w:r w:rsidRPr="00A509A6">
        <w:rPr>
          <w:rFonts w:eastAsia="Malgun Gothic"/>
        </w:rPr>
        <w:t>2)</w:t>
      </w:r>
      <w:r w:rsidRPr="00A509A6">
        <w:rPr>
          <w:rFonts w:eastAsia="Malgun Gothic"/>
        </w:rPr>
        <w:tab/>
        <w:t>shall start acting as a controlling MCPTT function as specified in subclause </w:t>
      </w:r>
      <w:r w:rsidRPr="0073469F">
        <w:rPr>
          <w:noProof/>
        </w:rPr>
        <w:t>10.1.1.4</w:t>
      </w:r>
      <w:r>
        <w:rPr>
          <w:noProof/>
        </w:rPr>
        <w:t xml:space="preserve"> and invite members as specified in subclause </w:t>
      </w:r>
      <w:r w:rsidRPr="0073469F">
        <w:rPr>
          <w:lang w:eastAsia="ko-KR"/>
        </w:rPr>
        <w:t>6.3.4.1.2</w:t>
      </w:r>
      <w:r>
        <w:rPr>
          <w:noProof/>
        </w:rPr>
        <w:t>.</w:t>
      </w:r>
    </w:p>
    <w:p w:rsidR="0088106D" w:rsidRPr="00A509A6" w:rsidRDefault="0088106D" w:rsidP="0088106D">
      <w:pPr>
        <w:pStyle w:val="NO"/>
        <w:rPr>
          <w:rFonts w:eastAsia="Malgun Gothic"/>
        </w:rPr>
      </w:pPr>
      <w:r>
        <w:t>NOTE 4:</w:t>
      </w:r>
      <w:r>
        <w:tab/>
        <w:t>Regardless if the controlling MCPTT function accepts or rejects the SIP INVITE request sent above the prearranged group session continues to be initiated with only the members of the group homed on the non-controlling MCPTT function of the group being invited to the group call.</w:t>
      </w:r>
    </w:p>
    <w:p w:rsidR="0088106D" w:rsidRPr="00A509A6" w:rsidRDefault="0088106D" w:rsidP="0088106D">
      <w:pPr>
        <w:rPr>
          <w:rFonts w:eastAsia="Malgun Gothic"/>
        </w:rPr>
      </w:pPr>
      <w:r w:rsidRPr="00A509A6">
        <w:rPr>
          <w:rFonts w:eastAsia="Malgun Gothic"/>
        </w:rPr>
        <w:t>The non-controlling MCPTT function shall handle SIP responses (other than the SIP 2xx response) to the SIP INVITE requests sent to invited members as specified in 3GPP TS 24.229.</w:t>
      </w:r>
    </w:p>
    <w:p w:rsidR="0088106D" w:rsidRPr="00A509A6" w:rsidRDefault="0088106D" w:rsidP="0088106D">
      <w:pPr>
        <w:rPr>
          <w:rFonts w:eastAsia="Malgun Gothic"/>
        </w:rPr>
      </w:pPr>
      <w:r w:rsidRPr="00A509A6">
        <w:rPr>
          <w:rFonts w:eastAsia="Malgun Gothic"/>
        </w:rPr>
        <w:t>Upon receipt of a SIP 2xx response to SIP INVITE requests sent to invited members, the non-controlling MCPTT function:</w:t>
      </w:r>
    </w:p>
    <w:p w:rsidR="0088106D" w:rsidRPr="00A509A6" w:rsidRDefault="0088106D" w:rsidP="0088106D">
      <w:pPr>
        <w:pStyle w:val="B1"/>
        <w:rPr>
          <w:rFonts w:eastAsia="Malgun Gothic"/>
        </w:rPr>
      </w:pPr>
      <w:r w:rsidRPr="00A509A6">
        <w:rPr>
          <w:rFonts w:eastAsia="Malgun Gothic"/>
        </w:rPr>
        <w:t>1)</w:t>
      </w:r>
      <w:r w:rsidRPr="00A509A6">
        <w:rPr>
          <w:rFonts w:eastAsia="Malgun Gothic"/>
        </w:rPr>
        <w:tab/>
        <w:t>shall send the SIP ACK request as specified in 3GPP TS 24.229 [4]; and</w:t>
      </w:r>
    </w:p>
    <w:p w:rsidR="0088106D" w:rsidRPr="00A509A6" w:rsidRDefault="0088106D" w:rsidP="0088106D">
      <w:pPr>
        <w:pStyle w:val="B1"/>
        <w:rPr>
          <w:rFonts w:eastAsia="Malgun Gothic"/>
        </w:rPr>
      </w:pPr>
      <w:r w:rsidRPr="00A509A6">
        <w:rPr>
          <w:rFonts w:eastAsia="Malgun Gothic"/>
        </w:rPr>
        <w:t>2)</w:t>
      </w:r>
      <w:r w:rsidRPr="00A509A6">
        <w:rPr>
          <w:rFonts w:eastAsia="Malgun Gothic"/>
        </w:rPr>
        <w:tab/>
      </w:r>
      <w:r w:rsidRPr="0073469F">
        <w:t xml:space="preserve">shall interact with the </w:t>
      </w:r>
      <w:r w:rsidRPr="0073469F">
        <w:rPr>
          <w:lang w:eastAsia="ko-KR"/>
        </w:rPr>
        <w:t>media plane</w:t>
      </w:r>
      <w:r w:rsidRPr="0073469F">
        <w:t xml:space="preserve"> as specified in </w:t>
      </w:r>
      <w:r>
        <w:rPr>
          <w:lang w:eastAsia="ko-KR"/>
        </w:rPr>
        <w:t>3GPP TS 24.380 [5].</w:t>
      </w:r>
    </w:p>
    <w:p w:rsidR="0088106D" w:rsidRPr="0088106D" w:rsidRDefault="0088106D" w:rsidP="0088106D">
      <w:pPr>
        <w:jc w:val="center"/>
        <w:rPr>
          <w:b/>
          <w:noProof/>
        </w:rPr>
      </w:pPr>
      <w:r w:rsidRPr="0088106D">
        <w:rPr>
          <w:b/>
          <w:noProof/>
          <w:highlight w:val="yellow"/>
        </w:rPr>
        <w:t xml:space="preserve">= = = = = </w:t>
      </w:r>
      <w:r>
        <w:rPr>
          <w:b/>
          <w:noProof/>
          <w:highlight w:val="yellow"/>
        </w:rPr>
        <w:t>END</w:t>
      </w:r>
      <w:r w:rsidRPr="0088106D">
        <w:rPr>
          <w:b/>
          <w:noProof/>
          <w:highlight w:val="yellow"/>
        </w:rPr>
        <w:t xml:space="preserve"> CHANGE</w:t>
      </w:r>
      <w:r>
        <w:rPr>
          <w:b/>
          <w:noProof/>
          <w:highlight w:val="yellow"/>
        </w:rPr>
        <w:t>S</w:t>
      </w:r>
      <w:r w:rsidRPr="0088106D">
        <w:rPr>
          <w:b/>
          <w:noProof/>
          <w:highlight w:val="yellow"/>
        </w:rPr>
        <w:t xml:space="preserve"> = = = = =</w:t>
      </w:r>
    </w:p>
    <w:p w:rsidR="007122A1" w:rsidRDefault="007122A1" w:rsidP="007122A1">
      <w:pPr>
        <w:rPr>
          <w:noProof/>
        </w:rPr>
      </w:pPr>
    </w:p>
    <w:sectPr w:rsidR="007122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D76" w:rsidRDefault="00BC0D76">
      <w:r>
        <w:separator/>
      </w:r>
    </w:p>
  </w:endnote>
  <w:endnote w:type="continuationSeparator" w:id="0">
    <w:p w:rsidR="00BC0D76" w:rsidRDefault="00BC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D76" w:rsidRDefault="00BC0D76">
      <w:r>
        <w:separator/>
      </w:r>
    </w:p>
  </w:footnote>
  <w:footnote w:type="continuationSeparator" w:id="0">
    <w:p w:rsidR="00BC0D76" w:rsidRDefault="00BC0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460"/>
    <w:rsid w:val="000800C7"/>
    <w:rsid w:val="000A1F6F"/>
    <w:rsid w:val="000A6394"/>
    <w:rsid w:val="000B7FED"/>
    <w:rsid w:val="000C038A"/>
    <w:rsid w:val="000C6598"/>
    <w:rsid w:val="00136C60"/>
    <w:rsid w:val="00145D43"/>
    <w:rsid w:val="00192C46"/>
    <w:rsid w:val="001A08B3"/>
    <w:rsid w:val="001A7B60"/>
    <w:rsid w:val="001B52F0"/>
    <w:rsid w:val="001B7A65"/>
    <w:rsid w:val="001C44EC"/>
    <w:rsid w:val="001E41F3"/>
    <w:rsid w:val="00227EAD"/>
    <w:rsid w:val="0026004D"/>
    <w:rsid w:val="002640DD"/>
    <w:rsid w:val="00275D12"/>
    <w:rsid w:val="00284FEB"/>
    <w:rsid w:val="002860C4"/>
    <w:rsid w:val="002B5741"/>
    <w:rsid w:val="00305409"/>
    <w:rsid w:val="003609EF"/>
    <w:rsid w:val="0036231A"/>
    <w:rsid w:val="00374DD4"/>
    <w:rsid w:val="003A3775"/>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122A1"/>
    <w:rsid w:val="00792342"/>
    <w:rsid w:val="007977A8"/>
    <w:rsid w:val="007B512A"/>
    <w:rsid w:val="007C2097"/>
    <w:rsid w:val="007D6A07"/>
    <w:rsid w:val="007E46F0"/>
    <w:rsid w:val="007F7259"/>
    <w:rsid w:val="008040A8"/>
    <w:rsid w:val="008279FA"/>
    <w:rsid w:val="008620CD"/>
    <w:rsid w:val="008626E7"/>
    <w:rsid w:val="00870EE7"/>
    <w:rsid w:val="0088106D"/>
    <w:rsid w:val="008863B9"/>
    <w:rsid w:val="008A45A6"/>
    <w:rsid w:val="008F686C"/>
    <w:rsid w:val="009148DE"/>
    <w:rsid w:val="00941E30"/>
    <w:rsid w:val="009777D9"/>
    <w:rsid w:val="00991B88"/>
    <w:rsid w:val="00993C36"/>
    <w:rsid w:val="009A5753"/>
    <w:rsid w:val="009A579D"/>
    <w:rsid w:val="009E3297"/>
    <w:rsid w:val="009F734F"/>
    <w:rsid w:val="00A246B6"/>
    <w:rsid w:val="00A47E70"/>
    <w:rsid w:val="00A50CF0"/>
    <w:rsid w:val="00A542A2"/>
    <w:rsid w:val="00A7671C"/>
    <w:rsid w:val="00AA2CBC"/>
    <w:rsid w:val="00AC5820"/>
    <w:rsid w:val="00AD1CD8"/>
    <w:rsid w:val="00B1727B"/>
    <w:rsid w:val="00B258BB"/>
    <w:rsid w:val="00B67B97"/>
    <w:rsid w:val="00B968C8"/>
    <w:rsid w:val="00BA3EC5"/>
    <w:rsid w:val="00BA51D9"/>
    <w:rsid w:val="00BB5DFC"/>
    <w:rsid w:val="00BC0D76"/>
    <w:rsid w:val="00BD279D"/>
    <w:rsid w:val="00BD6BB8"/>
    <w:rsid w:val="00C61C61"/>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42F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CBE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8106D"/>
    <w:rPr>
      <w:rFonts w:ascii="Times New Roman" w:hAnsi="Times New Roman"/>
      <w:lang w:val="en-GB" w:eastAsia="en-US"/>
    </w:rPr>
  </w:style>
  <w:style w:type="character" w:customStyle="1" w:styleId="NOChar2">
    <w:name w:val="NO Char2"/>
    <w:link w:val="NO"/>
    <w:locked/>
    <w:rsid w:val="0088106D"/>
    <w:rPr>
      <w:rFonts w:ascii="Times New Roman" w:hAnsi="Times New Roman"/>
      <w:lang w:val="en-GB" w:eastAsia="en-US"/>
    </w:rPr>
  </w:style>
  <w:style w:type="character" w:customStyle="1" w:styleId="B1Char2">
    <w:name w:val="B1 Char2"/>
    <w:link w:val="B1"/>
    <w:rsid w:val="0088106D"/>
    <w:rPr>
      <w:rFonts w:ascii="Times New Roman" w:hAnsi="Times New Roman"/>
      <w:lang w:val="en-GB" w:eastAsia="en-US"/>
    </w:rPr>
  </w:style>
  <w:style w:type="character" w:customStyle="1" w:styleId="B3Char">
    <w:name w:val="B3 Char"/>
    <w:link w:val="B3"/>
    <w:rsid w:val="008810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16985-DF3B-43B7-AABE-366AAF1E9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2451</Words>
  <Characters>13972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3</cp:revision>
  <cp:lastPrinted>1900-01-01T06:00:00Z</cp:lastPrinted>
  <dcterms:created xsi:type="dcterms:W3CDTF">2019-11-13T23:28:00Z</dcterms:created>
  <dcterms:modified xsi:type="dcterms:W3CDTF">2019-11-13T23:31:00Z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